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5B801" w14:textId="77777777" w:rsidR="00EE34E0" w:rsidRDefault="00EE34E0" w:rsidP="00EE34E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Gilbert LEGH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2A20F7AD" w14:textId="77777777" w:rsidR="00EE34E0" w:rsidRDefault="00EE34E0" w:rsidP="00EE34E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DCA5E3F" w14:textId="77777777" w:rsidR="00EE34E0" w:rsidRDefault="00EE34E0" w:rsidP="00EE34E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78E6BC7" w14:textId="77777777" w:rsidR="00EE34E0" w:rsidRDefault="00EE34E0" w:rsidP="00EE34E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Pontefract into lands of</w:t>
      </w:r>
    </w:p>
    <w:p w14:paraId="5DC9A9C7" w14:textId="77777777" w:rsidR="00EE34E0" w:rsidRDefault="00EE34E0" w:rsidP="00EE34E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Elizabeth </w:t>
      </w:r>
      <w:proofErr w:type="spellStart"/>
      <w:r>
        <w:rPr>
          <w:rFonts w:eastAsia="Times New Roman" w:cs="Times New Roman"/>
          <w:szCs w:val="24"/>
        </w:rPr>
        <w:t>Haryngton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1C831422" w14:textId="77777777" w:rsidR="00EE34E0" w:rsidRDefault="00EE34E0" w:rsidP="00EE34E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BA811D9" w14:textId="77777777" w:rsidR="00EE34E0" w:rsidRDefault="00EE34E0" w:rsidP="00EE34E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p.120)</w:t>
      </w:r>
    </w:p>
    <w:p w14:paraId="29C1A633" w14:textId="77777777" w:rsidR="00EE34E0" w:rsidRDefault="00EE34E0" w:rsidP="00EE34E0">
      <w:pPr>
        <w:pStyle w:val="NoSpacing"/>
        <w:rPr>
          <w:rFonts w:eastAsia="Times New Roman" w:cs="Times New Roman"/>
          <w:szCs w:val="24"/>
        </w:rPr>
      </w:pPr>
    </w:p>
    <w:p w14:paraId="0511A974" w14:textId="77777777" w:rsidR="00EE34E0" w:rsidRDefault="00EE34E0" w:rsidP="00EE34E0">
      <w:pPr>
        <w:pStyle w:val="NoSpacing"/>
        <w:rPr>
          <w:rFonts w:eastAsia="Times New Roman" w:cs="Times New Roman"/>
          <w:szCs w:val="24"/>
        </w:rPr>
      </w:pPr>
    </w:p>
    <w:p w14:paraId="119E8017" w14:textId="77777777" w:rsidR="00EE34E0" w:rsidRDefault="00EE34E0" w:rsidP="00EE34E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September 2023</w:t>
      </w:r>
    </w:p>
    <w:p w14:paraId="428F65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70307" w14:textId="77777777" w:rsidR="00EE34E0" w:rsidRDefault="00EE34E0" w:rsidP="009139A6">
      <w:r>
        <w:separator/>
      </w:r>
    </w:p>
  </w:endnote>
  <w:endnote w:type="continuationSeparator" w:id="0">
    <w:p w14:paraId="1127C060" w14:textId="77777777" w:rsidR="00EE34E0" w:rsidRDefault="00EE34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0F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007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8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FE0FB" w14:textId="77777777" w:rsidR="00EE34E0" w:rsidRDefault="00EE34E0" w:rsidP="009139A6">
      <w:r>
        <w:separator/>
      </w:r>
    </w:p>
  </w:footnote>
  <w:footnote w:type="continuationSeparator" w:id="0">
    <w:p w14:paraId="0FBA61BE" w14:textId="77777777" w:rsidR="00EE34E0" w:rsidRDefault="00EE34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40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2E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E83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E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34E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F942F"/>
  <w15:chartTrackingRefBased/>
  <w15:docId w15:val="{1911F194-A9AC-4EAD-807D-FCC429FE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2023-09-14T19:49:00Z</dcterms:created>
  <dcterms:modified xsi:type="dcterms:W3CDTF">2023-09-14T19:49:00Z</dcterms:modified>
</cp:coreProperties>
</file>